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0368A0C4" w:rsidR="006846AF" w:rsidRDefault="006846AF" w:rsidP="006846AF">
      <w:pPr>
        <w:jc w:val="both"/>
      </w:pPr>
      <w:r w:rsidRPr="009464C6">
        <w:t xml:space="preserve">Dot. Oferty na dostawę </w:t>
      </w:r>
      <w:r w:rsidR="00A93FEB">
        <w:t>Mebli laboratoryjnych – stanowiska badawczego ESD wraz z wyposażeniem,</w:t>
      </w:r>
      <w:r w:rsidR="00A93FEB" w:rsidRPr="009464C6">
        <w:t xml:space="preserve"> </w:t>
      </w:r>
      <w:r w:rsidR="00A93FEB">
        <w:br/>
      </w:r>
      <w:r w:rsidRPr="009464C6">
        <w:t>w ramach projektu pt.: „</w:t>
      </w:r>
      <w:r w:rsidR="009464C6" w:rsidRPr="009464C6">
        <w:rPr>
          <w:rFonts w:cstheme="minorHAnsi"/>
        </w:rPr>
        <w:t>Budowa Centrum Inżynierii Materiałowej i Mechanicznej w Rykach w celu świadczenia innowacyjnych usług B+R</w:t>
      </w:r>
      <w:r w:rsidRPr="009464C6">
        <w:t>” w odpowiedzi na zapytanie nr ET/202</w:t>
      </w:r>
      <w:r w:rsidR="009464C6" w:rsidRPr="009464C6">
        <w:t>6</w:t>
      </w:r>
      <w:r w:rsidRPr="009464C6">
        <w:t>/</w:t>
      </w:r>
      <w:r w:rsidR="00A93FEB">
        <w:t>1.</w:t>
      </w:r>
      <w:r w:rsidR="00CD595B">
        <w:t>2</w:t>
      </w:r>
      <w:r w:rsidR="00A93FEB">
        <w:t>/1</w:t>
      </w:r>
      <w:r w:rsidRPr="009464C6">
        <w:t xml:space="preserve">, z dnia </w:t>
      </w:r>
      <w:r w:rsidR="007C0BE4">
        <w:t>2</w:t>
      </w:r>
      <w:r w:rsidR="002B2881">
        <w:t>9</w:t>
      </w:r>
      <w:r w:rsidR="00A93FEB">
        <w:t>.</w:t>
      </w:r>
      <w:r w:rsidRPr="005801EA">
        <w:t>0</w:t>
      </w:r>
      <w:r w:rsidR="00A93FEB">
        <w:t>3</w:t>
      </w:r>
      <w:r w:rsidRPr="005801EA">
        <w:t>.202</w:t>
      </w:r>
      <w:r w:rsidR="005801EA" w:rsidRPr="005801EA">
        <w:t>6</w:t>
      </w:r>
      <w:r w:rsidRPr="005801E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DA60C" w14:textId="77777777" w:rsidR="00B46D56" w:rsidRDefault="00B46D56" w:rsidP="00471991">
      <w:pPr>
        <w:spacing w:after="0" w:line="240" w:lineRule="auto"/>
      </w:pPr>
      <w:r>
        <w:separator/>
      </w:r>
    </w:p>
  </w:endnote>
  <w:endnote w:type="continuationSeparator" w:id="0">
    <w:p w14:paraId="5D54F1BC" w14:textId="77777777" w:rsidR="00B46D56" w:rsidRDefault="00B46D56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B46D56" w:rsidP="00094755">
    <w:pPr>
      <w:pStyle w:val="Stopka"/>
    </w:pPr>
    <w:r>
      <w:rPr>
        <w:noProof/>
      </w:rPr>
      <w:pict w14:anchorId="599703C1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A93FEB" w:rsidRDefault="00D93F94" w:rsidP="00D93F94">
    <w:pPr>
      <w:pStyle w:val="Stopka"/>
      <w:tabs>
        <w:tab w:val="clear" w:pos="9072"/>
      </w:tabs>
    </w:pPr>
    <w:r w:rsidRPr="00A93FEB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BF1B35" w14:textId="77777777" w:rsidR="00B46D56" w:rsidRDefault="00B46D56" w:rsidP="00471991">
      <w:pPr>
        <w:spacing w:after="0" w:line="240" w:lineRule="auto"/>
      </w:pPr>
      <w:r>
        <w:separator/>
      </w:r>
    </w:p>
  </w:footnote>
  <w:footnote w:type="continuationSeparator" w:id="0">
    <w:p w14:paraId="36398A54" w14:textId="77777777" w:rsidR="00B46D56" w:rsidRDefault="00B46D56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25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B2881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C4478"/>
    <w:rsid w:val="003C45B2"/>
    <w:rsid w:val="003E06E7"/>
    <w:rsid w:val="003E4C8C"/>
    <w:rsid w:val="003E7495"/>
    <w:rsid w:val="00403E8B"/>
    <w:rsid w:val="00407A3F"/>
    <w:rsid w:val="00407D70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801EA"/>
    <w:rsid w:val="005A1A8A"/>
    <w:rsid w:val="005B4A85"/>
    <w:rsid w:val="005D1E1F"/>
    <w:rsid w:val="005D7E7A"/>
    <w:rsid w:val="005E3344"/>
    <w:rsid w:val="005F08B6"/>
    <w:rsid w:val="005F3E7B"/>
    <w:rsid w:val="0060348F"/>
    <w:rsid w:val="00624073"/>
    <w:rsid w:val="0062751F"/>
    <w:rsid w:val="006348DA"/>
    <w:rsid w:val="006431CA"/>
    <w:rsid w:val="00663A7F"/>
    <w:rsid w:val="00681527"/>
    <w:rsid w:val="006846AF"/>
    <w:rsid w:val="006C0A6D"/>
    <w:rsid w:val="006E3ECC"/>
    <w:rsid w:val="006F0E7D"/>
    <w:rsid w:val="007069E2"/>
    <w:rsid w:val="00726929"/>
    <w:rsid w:val="00730B80"/>
    <w:rsid w:val="00733E49"/>
    <w:rsid w:val="0076559D"/>
    <w:rsid w:val="007743C2"/>
    <w:rsid w:val="00775C41"/>
    <w:rsid w:val="00777B1F"/>
    <w:rsid w:val="00784404"/>
    <w:rsid w:val="00795ED1"/>
    <w:rsid w:val="007A775C"/>
    <w:rsid w:val="007B23CD"/>
    <w:rsid w:val="007C0BE4"/>
    <w:rsid w:val="007C4AA1"/>
    <w:rsid w:val="007E351C"/>
    <w:rsid w:val="008102CB"/>
    <w:rsid w:val="008113C0"/>
    <w:rsid w:val="00815CE7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4130D"/>
    <w:rsid w:val="009464C6"/>
    <w:rsid w:val="009534B3"/>
    <w:rsid w:val="009544F4"/>
    <w:rsid w:val="009774C0"/>
    <w:rsid w:val="00992B70"/>
    <w:rsid w:val="00992CCC"/>
    <w:rsid w:val="009B3730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93FEB"/>
    <w:rsid w:val="00AE0EF1"/>
    <w:rsid w:val="00B272BA"/>
    <w:rsid w:val="00B43DE8"/>
    <w:rsid w:val="00B46D56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3726"/>
    <w:rsid w:val="00CB2918"/>
    <w:rsid w:val="00CC7A08"/>
    <w:rsid w:val="00CD595B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2334B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337</TotalTime>
  <Pages>1</Pages>
  <Words>229</Words>
  <Characters>1376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72</cp:revision>
  <cp:lastPrinted>2018-05-30T12:04:00Z</cp:lastPrinted>
  <dcterms:created xsi:type="dcterms:W3CDTF">2018-05-30T11:54:00Z</dcterms:created>
  <dcterms:modified xsi:type="dcterms:W3CDTF">2026-03-29T10:34:00Z</dcterms:modified>
</cp:coreProperties>
</file>